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0376D" w:rsidP="0040376D" w:rsidRDefault="0040376D" w14:paraId="0F8DCD38" w14:textId="6DD62B07">
      <w:pPr>
        <w:rPr>
          <w:rFonts w:cs="Arial"/>
        </w:rPr>
      </w:pPr>
      <w:r w:rsidRPr="5BFC339F" w:rsidR="0040376D">
        <w:rPr>
          <w:rFonts w:cs="Arial"/>
        </w:rPr>
        <w:t>Številka:</w:t>
      </w:r>
      <w:r w:rsidRPr="5BFC339F" w:rsidR="2CE10017">
        <w:rPr>
          <w:rFonts w:cs="Arial"/>
        </w:rPr>
        <w:t xml:space="preserve"> </w:t>
      </w:r>
      <w:r w:rsidRPr="5BFC339F" w:rsidR="10341FAF">
        <w:rPr>
          <w:rFonts w:cs="Arial"/>
        </w:rPr>
        <w:t>170</w:t>
      </w:r>
      <w:r w:rsidRPr="5BFC339F" w:rsidR="0053500C">
        <w:rPr>
          <w:rFonts w:cs="Arial"/>
        </w:rPr>
        <w:t>.2025</w:t>
      </w:r>
    </w:p>
    <w:p w:rsidR="00E146B4" w:rsidP="0040376D" w:rsidRDefault="00E146B4" w14:paraId="15DABAB3" w14:textId="77777777">
      <w:pPr>
        <w:pStyle w:val="2"/>
        <w:jc w:val="center"/>
        <w:rPr>
          <w:rFonts w:ascii="Arial" w:hAnsi="Arial" w:cs="Arial"/>
          <w:b/>
          <w:i w:val="0"/>
          <w:color w:val="auto"/>
        </w:rPr>
      </w:pPr>
    </w:p>
    <w:p w:rsidRPr="006A4216" w:rsidR="0040376D" w:rsidP="0040376D" w:rsidRDefault="0040376D" w14:paraId="6DC63042" w14:textId="5C35C530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6A4216">
        <w:rPr>
          <w:rFonts w:ascii="Arial" w:hAnsi="Arial" w:cs="Arial"/>
          <w:b/>
          <w:i w:val="0"/>
          <w:color w:val="auto"/>
        </w:rPr>
        <w:t xml:space="preserve">ORGANIZACIJA PONUDNIKA IN OBSEG </w:t>
      </w:r>
      <w:r>
        <w:rPr>
          <w:rFonts w:ascii="Arial" w:hAnsi="Arial" w:cs="Arial"/>
          <w:b/>
          <w:i w:val="0"/>
          <w:color w:val="auto"/>
        </w:rPr>
        <w:t>PREDMETA</w:t>
      </w:r>
    </w:p>
    <w:tbl>
      <w:tblPr>
        <w:tblStyle w:val="Tabelamrea"/>
        <w:tblW w:w="15385" w:type="dxa"/>
        <w:tblInd w:w="38" w:type="dxa"/>
        <w:tblLook w:val="04A0" w:firstRow="1" w:lastRow="0" w:firstColumn="1" w:lastColumn="0" w:noHBand="0" w:noVBand="1"/>
      </w:tblPr>
      <w:tblGrid>
        <w:gridCol w:w="1795"/>
        <w:gridCol w:w="2647"/>
        <w:gridCol w:w="2173"/>
        <w:gridCol w:w="3548"/>
        <w:gridCol w:w="1843"/>
        <w:gridCol w:w="1701"/>
        <w:gridCol w:w="1678"/>
      </w:tblGrid>
      <w:tr w:rsidRPr="006A4216" w:rsidR="00E146B4" w:rsidTr="0020167F" w14:paraId="748E3B7A" w14:textId="77777777">
        <w:trPr>
          <w:gridAfter w:val="1"/>
          <w:wAfter w:w="1678" w:type="dxa"/>
          <w:trHeight w:val="330"/>
        </w:trPr>
        <w:tc>
          <w:tcPr>
            <w:tcW w:w="1795" w:type="dxa"/>
            <w:vAlign w:val="center"/>
          </w:tcPr>
          <w:p w:rsidRPr="006A4216" w:rsidR="00E146B4" w:rsidP="00B17E39" w:rsidRDefault="00E146B4" w14:paraId="0254598A" w14:textId="77777777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2647" w:type="dxa"/>
            <w:vAlign w:val="center"/>
          </w:tcPr>
          <w:p w:rsidRPr="006A4216" w:rsidR="00E146B4" w:rsidP="00B17E39" w:rsidRDefault="00E146B4" w14:paraId="78FBBED9" w14:textId="77777777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2173" w:type="dxa"/>
            <w:vAlign w:val="center"/>
          </w:tcPr>
          <w:p w:rsidRPr="006A4216" w:rsidR="00E146B4" w:rsidP="00B17E39" w:rsidRDefault="00E146B4" w14:paraId="6CD5821E" w14:textId="77777777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3548" w:type="dxa"/>
            <w:vAlign w:val="center"/>
          </w:tcPr>
          <w:p w:rsidRPr="006A4216" w:rsidR="00E146B4" w:rsidP="00B17E39" w:rsidRDefault="00E146B4" w14:paraId="55EDB068" w14:textId="77777777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4.</w:t>
            </w:r>
          </w:p>
        </w:tc>
        <w:tc>
          <w:tcPr>
            <w:tcW w:w="1843" w:type="dxa"/>
          </w:tcPr>
          <w:p w:rsidRPr="006A4216" w:rsidR="00E146B4" w:rsidP="00B17E39" w:rsidRDefault="00E146B4" w14:paraId="1A957B32" w14:textId="77777777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vAlign w:val="center"/>
          </w:tcPr>
          <w:p w:rsidRPr="006A4216" w:rsidR="00E146B4" w:rsidP="00B17E39" w:rsidRDefault="00E146B4" w14:paraId="73A3F8D7" w14:textId="77777777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Pr="0073420D" w:rsidR="0020167F" w:rsidTr="0020167F" w14:paraId="7554AE44" w14:textId="77777777">
        <w:trPr>
          <w:gridAfter w:val="1"/>
          <w:wAfter w:w="1678" w:type="dxa"/>
          <w:trHeight w:val="602"/>
        </w:trPr>
        <w:tc>
          <w:tcPr>
            <w:tcW w:w="1795" w:type="dxa"/>
          </w:tcPr>
          <w:p w:rsidRPr="0073420D" w:rsidR="0020167F" w:rsidP="00B17E39" w:rsidRDefault="0020167F" w14:paraId="0F8C9C67" w14:textId="77777777">
            <w:pPr>
              <w:rPr>
                <w:sz w:val="20"/>
                <w:szCs w:val="20"/>
              </w:rPr>
            </w:pPr>
          </w:p>
        </w:tc>
        <w:tc>
          <w:tcPr>
            <w:tcW w:w="2647" w:type="dxa"/>
            <w:vAlign w:val="center"/>
          </w:tcPr>
          <w:p w:rsidRPr="0073420D" w:rsidR="0020167F" w:rsidP="00B17E39" w:rsidRDefault="0020167F" w14:paraId="2058D03F" w14:textId="77777777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2173" w:type="dxa"/>
            <w:vAlign w:val="center"/>
          </w:tcPr>
          <w:p w:rsidRPr="0020167F" w:rsidR="0020167F" w:rsidP="00B17E39" w:rsidRDefault="0020167F" w14:paraId="57A8D1B9" w14:textId="77777777">
            <w:pPr>
              <w:jc w:val="center"/>
              <w:rPr>
                <w:sz w:val="20"/>
                <w:szCs w:val="20"/>
              </w:rPr>
            </w:pPr>
            <w:r w:rsidRPr="0020167F">
              <w:rPr>
                <w:sz w:val="20"/>
                <w:szCs w:val="20"/>
              </w:rPr>
              <w:t xml:space="preserve">Vrsta storitve </w:t>
            </w:r>
          </w:p>
          <w:p w:rsidRPr="0073420D" w:rsidR="0020167F" w:rsidP="00B17E39" w:rsidRDefault="0020167F" w14:paraId="02827F4D" w14:textId="77777777">
            <w:pPr>
              <w:jc w:val="center"/>
              <w:rPr>
                <w:sz w:val="20"/>
                <w:szCs w:val="20"/>
              </w:rPr>
            </w:pP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/ki 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ga</w:t>
            </w: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 bo izvedlo sodelujoče podjetje/</w:t>
            </w:r>
          </w:p>
        </w:tc>
        <w:tc>
          <w:tcPr>
            <w:tcW w:w="3548" w:type="dxa"/>
            <w:vAlign w:val="center"/>
          </w:tcPr>
          <w:p w:rsidRPr="0020167F" w:rsidR="0020167F" w:rsidP="00B17E39" w:rsidRDefault="0020167F" w14:paraId="635A5F53" w14:textId="115A70E8">
            <w:pPr>
              <w:jc w:val="center"/>
              <w:rPr>
                <w:sz w:val="20"/>
                <w:szCs w:val="20"/>
              </w:rPr>
            </w:pPr>
            <w:r w:rsidRPr="0020167F">
              <w:rPr>
                <w:sz w:val="20"/>
                <w:szCs w:val="20"/>
              </w:rPr>
              <w:t>Delež, ki bo izveden s strani sodelujočega podjetja</w:t>
            </w:r>
          </w:p>
          <w:p w:rsidRPr="0073420D" w:rsidR="0020167F" w:rsidP="00B17E39" w:rsidRDefault="0020167F" w14:paraId="4FAC10CF" w14:textId="3A5395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0167F" w:rsidP="00B17E39" w:rsidRDefault="0020167F" w14:paraId="170DBB1B" w14:textId="77777777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</w:p>
          <w:p w:rsidRPr="0073420D" w:rsidR="0020167F" w:rsidP="00B17E39" w:rsidRDefault="0020167F" w14:paraId="04CFAF7D" w14:textId="77777777">
            <w:pPr>
              <w:jc w:val="center"/>
              <w:rPr>
                <w:sz w:val="20"/>
                <w:szCs w:val="20"/>
              </w:rPr>
            </w:pP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(DA/NE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, v primeru, da ponudnik nastopa sam, tega dela ni potrebno izpolnjevati</w:t>
            </w: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1701" w:type="dxa"/>
            <w:vAlign w:val="center"/>
          </w:tcPr>
          <w:p w:rsidRPr="0073420D" w:rsidR="0020167F" w:rsidP="00B17E39" w:rsidRDefault="0020167F" w14:paraId="2E8BF620" w14:textId="77777777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:rsidRPr="0073420D" w:rsidR="0020167F" w:rsidP="00B17E39" w:rsidRDefault="0020167F" w14:paraId="4A6DE771" w14:textId="77777777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Pr="006A4216" w:rsidR="0020167F" w:rsidTr="0020167F" w14:paraId="2E39B422" w14:textId="77777777">
        <w:trPr>
          <w:gridAfter w:val="1"/>
          <w:wAfter w:w="1678" w:type="dxa"/>
          <w:trHeight w:val="311"/>
        </w:trPr>
        <w:tc>
          <w:tcPr>
            <w:tcW w:w="1795" w:type="dxa"/>
            <w:vAlign w:val="center"/>
          </w:tcPr>
          <w:p w:rsidRPr="006A4216" w:rsidR="0020167F" w:rsidP="00B17E39" w:rsidRDefault="0020167F" w14:paraId="4CAE6D33" w14:textId="77777777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Glavni ponudnik</w:t>
            </w:r>
          </w:p>
        </w:tc>
        <w:tc>
          <w:tcPr>
            <w:tcW w:w="2647" w:type="dxa"/>
          </w:tcPr>
          <w:p w:rsidRPr="006A4216" w:rsidR="0020167F" w:rsidP="00B17E39" w:rsidRDefault="0020167F" w14:paraId="5AA0192A" w14:textId="77777777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:rsidRPr="006A4216" w:rsidR="0020167F" w:rsidP="00B17E39" w:rsidRDefault="0020167F" w14:paraId="4A83390E" w14:textId="77777777">
            <w:pPr>
              <w:rPr>
                <w:sz w:val="20"/>
                <w:szCs w:val="20"/>
              </w:rPr>
            </w:pPr>
          </w:p>
        </w:tc>
        <w:tc>
          <w:tcPr>
            <w:tcW w:w="3548" w:type="dxa"/>
          </w:tcPr>
          <w:p w:rsidRPr="006A4216" w:rsidR="0020167F" w:rsidP="00B17E39" w:rsidRDefault="0020167F" w14:paraId="2730A54E" w14:textId="7777777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Pr="006A4216" w:rsidR="0020167F" w:rsidP="00B17E39" w:rsidRDefault="0020167F" w14:paraId="1042654D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6A6A6" w:themeFill="background1" w:themeFillShade="A6"/>
          </w:tcPr>
          <w:p w:rsidRPr="006A4216" w:rsidR="0020167F" w:rsidP="00B17E39" w:rsidRDefault="0020167F" w14:paraId="5E34E4C8" w14:textId="77777777">
            <w:pPr>
              <w:rPr>
                <w:sz w:val="20"/>
                <w:szCs w:val="20"/>
              </w:rPr>
            </w:pPr>
          </w:p>
        </w:tc>
      </w:tr>
      <w:tr w:rsidRPr="006A4216" w:rsidR="0020167F" w:rsidTr="0020167F" w14:paraId="02604469" w14:textId="77777777">
        <w:trPr>
          <w:gridAfter w:val="1"/>
          <w:wAfter w:w="1678" w:type="dxa"/>
          <w:trHeight w:val="300"/>
        </w:trPr>
        <w:tc>
          <w:tcPr>
            <w:tcW w:w="1795" w:type="dxa"/>
            <w:vAlign w:val="center"/>
          </w:tcPr>
          <w:p w:rsidRPr="006A4216" w:rsidR="0020167F" w:rsidP="00B17E39" w:rsidRDefault="0020167F" w14:paraId="76C05045" w14:textId="77777777">
            <w:pPr>
              <w:rPr>
                <w:sz w:val="20"/>
                <w:szCs w:val="20"/>
              </w:rPr>
            </w:pPr>
            <w:proofErr w:type="spellStart"/>
            <w:r w:rsidRPr="006A4216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2647" w:type="dxa"/>
          </w:tcPr>
          <w:p w:rsidRPr="006A4216" w:rsidR="0020167F" w:rsidP="00B17E39" w:rsidRDefault="0020167F" w14:paraId="4AD451B0" w14:textId="77777777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:rsidRPr="006A4216" w:rsidR="0020167F" w:rsidP="00B17E39" w:rsidRDefault="0020167F" w14:paraId="3D1E5269" w14:textId="77777777">
            <w:pPr>
              <w:rPr>
                <w:sz w:val="20"/>
                <w:szCs w:val="20"/>
              </w:rPr>
            </w:pPr>
          </w:p>
        </w:tc>
        <w:tc>
          <w:tcPr>
            <w:tcW w:w="3548" w:type="dxa"/>
          </w:tcPr>
          <w:p w:rsidRPr="006A4216" w:rsidR="0020167F" w:rsidP="00B17E39" w:rsidRDefault="0020167F" w14:paraId="4F4C5771" w14:textId="7777777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Pr="006A4216" w:rsidR="0020167F" w:rsidP="00B17E39" w:rsidRDefault="0020167F" w14:paraId="3EC366F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Pr="006A4216" w:rsidR="0020167F" w:rsidP="00B17E39" w:rsidRDefault="0020167F" w14:paraId="6951CE32" w14:textId="77777777">
            <w:pPr>
              <w:rPr>
                <w:sz w:val="20"/>
                <w:szCs w:val="20"/>
              </w:rPr>
            </w:pPr>
          </w:p>
        </w:tc>
      </w:tr>
      <w:tr w:rsidRPr="006A4216" w:rsidR="0020167F" w:rsidTr="0020167F" w14:paraId="77D42D07" w14:textId="77777777">
        <w:trPr>
          <w:gridAfter w:val="1"/>
          <w:wAfter w:w="1678" w:type="dxa"/>
          <w:trHeight w:val="289"/>
        </w:trPr>
        <w:tc>
          <w:tcPr>
            <w:tcW w:w="1795" w:type="dxa"/>
            <w:vAlign w:val="center"/>
          </w:tcPr>
          <w:p w:rsidRPr="006A4216" w:rsidR="0020167F" w:rsidP="00B17E39" w:rsidRDefault="0020167F" w14:paraId="422D275E" w14:textId="77777777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2647" w:type="dxa"/>
          </w:tcPr>
          <w:p w:rsidRPr="006A4216" w:rsidR="0020167F" w:rsidP="00B17E39" w:rsidRDefault="0020167F" w14:paraId="594C15F8" w14:textId="77777777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:rsidRPr="006A4216" w:rsidR="0020167F" w:rsidP="00B17E39" w:rsidRDefault="0020167F" w14:paraId="5D4A4824" w14:textId="77777777">
            <w:pPr>
              <w:rPr>
                <w:sz w:val="20"/>
                <w:szCs w:val="20"/>
              </w:rPr>
            </w:pPr>
          </w:p>
        </w:tc>
        <w:tc>
          <w:tcPr>
            <w:tcW w:w="3548" w:type="dxa"/>
          </w:tcPr>
          <w:p w:rsidRPr="006A4216" w:rsidR="0020167F" w:rsidP="00B17E39" w:rsidRDefault="0020167F" w14:paraId="05BE6965" w14:textId="7777777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Pr="006A4216" w:rsidR="0020167F" w:rsidP="00B17E39" w:rsidRDefault="0020167F" w14:paraId="74DDF2C6" w14:textId="7777777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Pr="006A4216" w:rsidR="0020167F" w:rsidP="00B17E39" w:rsidRDefault="0020167F" w14:paraId="01B780C8" w14:textId="77777777">
            <w:pPr>
              <w:rPr>
                <w:sz w:val="20"/>
                <w:szCs w:val="20"/>
              </w:rPr>
            </w:pPr>
          </w:p>
        </w:tc>
      </w:tr>
      <w:tr w:rsidRPr="006A4216" w:rsidR="00E146B4" w:rsidTr="0020167F" w14:paraId="078D1713" w14:textId="77777777">
        <w:trPr>
          <w:trHeight w:val="287"/>
        </w:trPr>
        <w:tc>
          <w:tcPr>
            <w:tcW w:w="1795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:rsidRPr="006A4216" w:rsidR="00E146B4" w:rsidP="00B17E39" w:rsidRDefault="00E146B4" w14:paraId="21D0647A" w14:textId="77777777">
            <w:pPr>
              <w:rPr>
                <w:sz w:val="20"/>
                <w:szCs w:val="20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:rsidRPr="006A4216" w:rsidR="00E146B4" w:rsidP="00B17E39" w:rsidRDefault="00E146B4" w14:paraId="52AB5B56" w14:textId="77777777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  <w:tcBorders>
              <w:left w:val="single" w:color="auto" w:sz="4" w:space="0"/>
            </w:tcBorders>
            <w:vAlign w:val="center"/>
          </w:tcPr>
          <w:p w:rsidRPr="006A4216" w:rsidR="00E146B4" w:rsidP="0020167F" w:rsidRDefault="00E146B4" w14:paraId="12DBC2DE" w14:textId="1ABF6E90">
            <w:pPr>
              <w:jc w:val="right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SKUPAJ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proofErr w:type="spellStart"/>
            <w:r w:rsidRPr="00AE65E6">
              <w:rPr>
                <w:i/>
                <w:color w:val="A6A6A6" w:themeColor="background1" w:themeShade="A6"/>
                <w:sz w:val="18"/>
                <w:szCs w:val="18"/>
              </w:rPr>
              <w:t>max</w:t>
            </w:r>
            <w:proofErr w:type="spellEnd"/>
            <w:r w:rsidRPr="00AE65E6">
              <w:rPr>
                <w:i/>
                <w:color w:val="A6A6A6" w:themeColor="background1" w:themeShade="A6"/>
                <w:sz w:val="18"/>
                <w:szCs w:val="18"/>
              </w:rPr>
              <w:t>. 100%)</w:t>
            </w:r>
            <w:r w:rsidRPr="00AE65E6">
              <w:rPr>
                <w:sz w:val="18"/>
                <w:szCs w:val="18"/>
              </w:rPr>
              <w:t>:</w:t>
            </w:r>
          </w:p>
        </w:tc>
        <w:tc>
          <w:tcPr>
            <w:tcW w:w="3548" w:type="dxa"/>
            <w:tcBorders>
              <w:right w:val="single" w:color="auto" w:sz="4" w:space="0"/>
            </w:tcBorders>
          </w:tcPr>
          <w:p w:rsidRPr="006A4216" w:rsidR="00E146B4" w:rsidP="00B17E39" w:rsidRDefault="00E146B4" w14:paraId="13CF8336" w14:textId="77777777">
            <w:pPr>
              <w:rPr>
                <w:sz w:val="20"/>
                <w:szCs w:val="20"/>
              </w:rPr>
            </w:pPr>
          </w:p>
        </w:tc>
        <w:tc>
          <w:tcPr>
            <w:tcW w:w="5222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6A4216" w:rsidR="00E146B4" w:rsidP="00B17E39" w:rsidRDefault="00E146B4" w14:paraId="1AE969D0" w14:textId="77777777">
            <w:pPr>
              <w:rPr>
                <w:sz w:val="20"/>
                <w:szCs w:val="20"/>
              </w:rPr>
            </w:pPr>
          </w:p>
        </w:tc>
      </w:tr>
    </w:tbl>
    <w:p w:rsidR="00203A71" w:rsidP="00E146B4" w:rsidRDefault="00203A71" w14:paraId="534D9D0D" w14:textId="77777777">
      <w:pPr>
        <w:ind w:right="7"/>
        <w:rPr>
          <w:rFonts w:cs="Arial"/>
          <w:b/>
          <w:sz w:val="18"/>
          <w:szCs w:val="18"/>
        </w:rPr>
      </w:pPr>
    </w:p>
    <w:p w:rsidRPr="002F7CAF" w:rsidR="00E146B4" w:rsidP="00E146B4" w:rsidRDefault="00E146B4" w14:paraId="71685A5A" w14:textId="7620619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>
        <w:rPr>
          <w:rFonts w:cs="Arial"/>
          <w:b/>
          <w:sz w:val="18"/>
          <w:szCs w:val="18"/>
        </w:rPr>
        <w:t xml:space="preserve">glavnega ponudnika in </w:t>
      </w:r>
      <w:proofErr w:type="spellStart"/>
      <w:r>
        <w:rPr>
          <w:rFonts w:cs="Arial"/>
          <w:b/>
          <w:sz w:val="18"/>
          <w:szCs w:val="18"/>
        </w:rPr>
        <w:t>soponudnika</w:t>
      </w:r>
      <w:proofErr w:type="spellEnd"/>
      <w:r w:rsidRPr="002F7CAF">
        <w:rPr>
          <w:rFonts w:cs="Arial"/>
          <w:b/>
          <w:sz w:val="18"/>
          <w:szCs w:val="18"/>
        </w:rPr>
        <w:t>:</w:t>
      </w:r>
    </w:p>
    <w:p w:rsidRPr="002F7CAF" w:rsidR="00E146B4" w:rsidP="00E146B4" w:rsidRDefault="00E146B4" w14:paraId="4B5F3484" w14:textId="77777777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:rsidRPr="002F7CAF" w:rsidR="00E146B4" w:rsidP="00E146B4" w:rsidRDefault="00E146B4" w14:paraId="1E6E95AE" w14:textId="77777777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bomo imeli ob sklenitvi pogodbe z naročnikom in v času njenega izvajanja, sklenjeno pogodbo z navedenimi podizvajalci.</w:t>
      </w:r>
    </w:p>
    <w:p w:rsidRPr="002F7CAF" w:rsidR="00E146B4" w:rsidP="00E146B4" w:rsidRDefault="00E146B4" w14:paraId="1370F301" w14:textId="77777777">
      <w:pPr>
        <w:ind w:left="360" w:right="7"/>
        <w:jc w:val="both"/>
        <w:rPr>
          <w:rFonts w:cs="Arial"/>
          <w:sz w:val="18"/>
          <w:szCs w:val="18"/>
        </w:rPr>
      </w:pPr>
    </w:p>
    <w:p w:rsidRPr="006A4216" w:rsidR="00E146B4" w:rsidP="00E146B4" w:rsidRDefault="00E146B4" w14:paraId="6F272914" w14:textId="77777777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6A4216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Pr="006A4216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:rsidRPr="00F17503" w:rsidR="00E146B4" w:rsidP="00E146B4" w:rsidRDefault="00E146B4" w14:paraId="4C5FDB8D" w14:textId="77777777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Če ima </w:t>
      </w:r>
      <w:proofErr w:type="spellStart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soponudnik</w:t>
      </w:r>
      <w:proofErr w:type="spellEnd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/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podizvajalec več zakonitih zastopnikov, podpiše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vsaj en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>zastopnik.</w:t>
      </w:r>
    </w:p>
    <w:p w:rsidRPr="006A4216" w:rsidR="00E146B4" w:rsidP="00E146B4" w:rsidRDefault="00E146B4" w14:paraId="147690A9" w14:textId="77777777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6A4216">
        <w:rPr>
          <w:rFonts w:ascii="Arial" w:hAnsi="Arial" w:cs="Arial"/>
          <w:i w:val="0"/>
          <w:sz w:val="18"/>
          <w:szCs w:val="18"/>
        </w:rPr>
        <w:t>V primeru nastopa več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6A4216">
        <w:rPr>
          <w:rFonts w:ascii="Arial" w:hAnsi="Arial" w:cs="Arial"/>
          <w:i w:val="0"/>
          <w:sz w:val="18"/>
          <w:szCs w:val="18"/>
        </w:rPr>
        <w:t xml:space="preserve"> podizvajalcev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Pr="006A4216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Pr="006A4216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6A4216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prilagodi (doda oz. odvzame podpisne vrstice)</w:t>
      </w:r>
      <w:r w:rsidRPr="006A4216">
        <w:rPr>
          <w:rFonts w:ascii="Arial" w:hAnsi="Arial" w:cs="Arial"/>
          <w:i w:val="0"/>
          <w:sz w:val="18"/>
          <w:szCs w:val="18"/>
        </w:rPr>
        <w:t>.</w:t>
      </w:r>
    </w:p>
    <w:p w:rsidRPr="00184A22" w:rsidR="00E146B4" w:rsidP="00E146B4" w:rsidRDefault="00E146B4" w14:paraId="23984E1B" w14:textId="77777777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:rsidRPr="00EF5632" w:rsidR="00E146B4" w:rsidP="00E146B4" w:rsidRDefault="00E146B4" w14:paraId="24F929D1" w14:textId="77777777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 podizvajalec(-i) v šestem stolpcu potrdi(-ta/-jo) navedeno v tabeli.</w:t>
      </w:r>
    </w:p>
    <w:p w:rsidRPr="00F17503" w:rsidR="00E146B4" w:rsidP="00E146B4" w:rsidRDefault="00E146B4" w14:paraId="05C5FFC3" w14:textId="77777777">
      <w:pPr>
        <w:pStyle w:val="Pripombabesedilo"/>
        <w:ind w:left="357"/>
        <w:rPr>
          <w:rFonts w:cs="Arial"/>
          <w:sz w:val="18"/>
          <w:szCs w:val="18"/>
        </w:rPr>
      </w:pPr>
    </w:p>
    <w:p w:rsidRPr="00EF5632" w:rsidR="00E146B4" w:rsidP="00E146B4" w:rsidRDefault="00E146B4" w14:paraId="17F17E3C" w14:textId="77777777">
      <w:pPr>
        <w:spacing w:after="120"/>
        <w:jc w:val="both"/>
        <w:rPr>
          <w:rFonts w:cs="Arial"/>
          <w:sz w:val="18"/>
          <w:szCs w:val="18"/>
        </w:rPr>
      </w:pPr>
      <w:r w:rsidRPr="00EF5632">
        <w:rPr>
          <w:rFonts w:cs="Arial"/>
          <w:b/>
          <w:bCs/>
          <w:sz w:val="18"/>
          <w:szCs w:val="18"/>
        </w:rPr>
        <w:t>Izjava podizvajalca, ki zahteva neposredno plačilo:</w:t>
      </w:r>
      <w:r w:rsidRPr="00EF5632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EF5632">
        <w:rPr>
          <w:rFonts w:cs="Arial"/>
          <w:sz w:val="18"/>
          <w:szCs w:val="18"/>
        </w:rPr>
        <w:t>soponudnika</w:t>
      </w:r>
      <w:proofErr w:type="spellEnd"/>
      <w:r w:rsidRPr="00EF5632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računov, ki jih bo predhodno potrdil izvajalec/soizvajalec.</w:t>
      </w:r>
    </w:p>
    <w:p w:rsidR="00E146B4" w:rsidP="00E146B4" w:rsidRDefault="00E146B4" w14:paraId="26848596" w14:textId="77777777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:rsidRPr="00203A71" w:rsidR="00E146B4" w:rsidP="00E146B4" w:rsidRDefault="00E146B4" w14:paraId="45059166" w14:textId="77777777">
      <w:pPr>
        <w:ind w:left="9204"/>
        <w:jc w:val="both"/>
        <w:rPr>
          <w:rFonts w:cs="Arial"/>
          <w:sz w:val="18"/>
          <w:szCs w:val="18"/>
        </w:rPr>
      </w:pPr>
      <w:r w:rsidRPr="00203A71">
        <w:rPr>
          <w:rFonts w:cs="Arial"/>
          <w:sz w:val="18"/>
          <w:szCs w:val="18"/>
        </w:rPr>
        <w:t>Podpis zakonitega zastopnika in žig</w:t>
      </w:r>
    </w:p>
    <w:p w:rsidRPr="00203A71" w:rsidR="00E146B4" w:rsidP="00E146B4" w:rsidRDefault="00E146B4" w14:paraId="01A7E1F5" w14:textId="77777777">
      <w:pPr>
        <w:ind w:left="9204"/>
        <w:jc w:val="both"/>
        <w:rPr>
          <w:rFonts w:cs="Arial"/>
          <w:sz w:val="18"/>
          <w:szCs w:val="18"/>
        </w:rPr>
      </w:pPr>
      <w:r w:rsidRPr="00203A71">
        <w:rPr>
          <w:rFonts w:cs="Arial"/>
          <w:sz w:val="18"/>
          <w:szCs w:val="18"/>
        </w:rPr>
        <w:t>glavnega ponudnika</w:t>
      </w:r>
    </w:p>
    <w:p w:rsidRPr="00203A71" w:rsidR="00ED5254" w:rsidP="003B10DB" w:rsidRDefault="00E146B4" w14:paraId="1682EE6D" w14:textId="3C4C9A83">
      <w:pPr>
        <w:pStyle w:val="Telobesedila"/>
        <w:spacing w:after="120"/>
        <w:rPr>
          <w:i/>
          <w:iCs/>
          <w:sz w:val="18"/>
          <w:szCs w:val="18"/>
          <w:lang w:eastAsia="x-none"/>
        </w:rPr>
      </w:pPr>
      <w:r w:rsidRPr="00203A71">
        <w:rPr>
          <w:rFonts w:cs="Arial"/>
          <w:i/>
          <w:iCs/>
          <w:sz w:val="18"/>
          <w:szCs w:val="18"/>
        </w:rPr>
        <w:t>Ta obrazec je sestavni del in priloga ponudbe.</w:t>
      </w:r>
    </w:p>
    <w:sectPr w:rsidRPr="00203A71" w:rsidR="00ED5254" w:rsidSect="00AB10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C73A1" w:rsidRDefault="00DC73A1" w14:paraId="70A8E8D0" w14:textId="77777777">
      <w:r>
        <w:separator/>
      </w:r>
    </w:p>
  </w:endnote>
  <w:endnote w:type="continuationSeparator" w:id="0">
    <w:p w:rsidR="00DC73A1" w:rsidRDefault="00DC73A1" w14:paraId="45CC16F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A12EA" w:rsidRDefault="005A12EA" w14:paraId="11E46918" w14:textId="7777777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01218" w:rsidR="00370866" w:rsidP="00001218" w:rsidRDefault="00370866" w14:paraId="6C4F98C0" w14:textId="2A943E9F">
    <w:pPr>
      <w:pStyle w:val="Noga"/>
      <w:pBdr>
        <w:top w:val="single" w:color="auto" w:sz="4" w:space="1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B10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B10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3F2CEB" w:rsidRDefault="003F2CEB" w14:paraId="591EA86F" w14:textId="77777777"/>
  <w:tbl>
    <w:tblPr>
      <w:tblW w:w="14245" w:type="dxa"/>
      <w:tblInd w:w="38" w:type="dxa"/>
      <w:tblBorders>
        <w:top w:val="single" w:color="auto" w:sz="4" w:space="0"/>
      </w:tblBorders>
      <w:tblLook w:val="01E0" w:firstRow="1" w:lastRow="1" w:firstColumn="1" w:lastColumn="1" w:noHBand="0" w:noVBand="0"/>
    </w:tblPr>
    <w:tblGrid>
      <w:gridCol w:w="4605"/>
      <w:gridCol w:w="9640"/>
    </w:tblGrid>
    <w:tr w:rsidRPr="00A1445A" w:rsidR="00370866" w:rsidTr="008B6D76" w14:paraId="574CCB0D" w14:textId="77777777">
      <w:tc>
        <w:tcPr>
          <w:tcW w:w="4605" w:type="dxa"/>
          <w:shd w:val="clear" w:color="auto" w:fill="auto"/>
        </w:tcPr>
        <w:p w:rsidRPr="005A785E" w:rsidR="005A785E" w:rsidP="002618E0" w:rsidRDefault="005A785E" w14:paraId="67290ED3" w14:textId="2430E1F6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:rsidR="005A12EA" w:rsidP="00A1445A" w:rsidRDefault="005A12EA" w14:paraId="1443235A" w14:textId="61E22B47">
          <w:pPr>
            <w:jc w:val="right"/>
            <w:rPr>
              <w:rStyle w:val="tevilkastrani"/>
              <w:rFonts w:cs="Arial"/>
            </w:rPr>
          </w:pPr>
          <w:r>
            <w:rPr>
              <w:rStyle w:val="tevilkastrani"/>
              <w:rFonts w:cs="Arial"/>
              <w:noProof/>
            </w:rPr>
            <w:drawing>
              <wp:inline distT="0" distB="0" distL="0" distR="0" wp14:anchorId="78CFEBBA" wp14:editId="4C36803B">
                <wp:extent cx="2670175" cy="433070"/>
                <wp:effectExtent l="0" t="0" r="0" b="5080"/>
                <wp:docPr id="3" name="Sl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:rsidRPr="00A1445A" w:rsidR="00370866" w:rsidP="00A1445A" w:rsidRDefault="00370866" w14:paraId="2D2AA01A" w14:textId="0BF6C07D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t xml:space="preserve">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B10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Pr="00FC6CF0" w:rsidR="00370866" w:rsidRDefault="00370866" w14:paraId="3816A81C" w14:textId="77777777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C73A1" w:rsidRDefault="00DC73A1" w14:paraId="41B32285" w14:textId="77777777">
      <w:r>
        <w:separator/>
      </w:r>
    </w:p>
  </w:footnote>
  <w:footnote w:type="continuationSeparator" w:id="0">
    <w:p w:rsidR="00DC73A1" w:rsidRDefault="00DC73A1" w14:paraId="078DA8A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A12EA" w:rsidRDefault="005A12EA" w14:paraId="3A7AF7A7" w14:textId="7777777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4DE3C6BE" w:rsidTr="4DE3C6BE" w14:paraId="6704073F" w14:textId="77777777">
      <w:trPr>
        <w:trHeight w:val="300"/>
      </w:trPr>
      <w:tc>
        <w:tcPr>
          <w:tcW w:w="4665" w:type="dxa"/>
        </w:tcPr>
        <w:p w:rsidR="4DE3C6BE" w:rsidP="4DE3C6BE" w:rsidRDefault="4DE3C6BE" w14:paraId="14078173" w14:textId="4C988557">
          <w:pPr>
            <w:pStyle w:val="Glava"/>
            <w:ind w:left="-115"/>
          </w:pPr>
        </w:p>
      </w:tc>
      <w:tc>
        <w:tcPr>
          <w:tcW w:w="4665" w:type="dxa"/>
        </w:tcPr>
        <w:p w:rsidR="4DE3C6BE" w:rsidP="4DE3C6BE" w:rsidRDefault="4DE3C6BE" w14:paraId="02B72CFD" w14:textId="38F3643A">
          <w:pPr>
            <w:pStyle w:val="Glava"/>
            <w:jc w:val="center"/>
          </w:pPr>
        </w:p>
      </w:tc>
      <w:tc>
        <w:tcPr>
          <w:tcW w:w="4665" w:type="dxa"/>
        </w:tcPr>
        <w:p w:rsidR="4DE3C6BE" w:rsidP="4DE3C6BE" w:rsidRDefault="4DE3C6BE" w14:paraId="618FB5EA" w14:textId="2EBCAA31">
          <w:pPr>
            <w:pStyle w:val="Glava"/>
            <w:ind w:right="-115"/>
            <w:jc w:val="right"/>
          </w:pPr>
        </w:p>
      </w:tc>
    </w:tr>
  </w:tbl>
  <w:p w:rsidR="4DE3C6BE" w:rsidP="4DE3C6BE" w:rsidRDefault="4DE3C6BE" w14:paraId="78DF6581" w14:textId="6D0CF3F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Pr="00A1445A" w:rsidR="00370866" w:rsidTr="00886D8E" w14:paraId="10C2AC40" w14:textId="77777777">
      <w:tc>
        <w:tcPr>
          <w:tcW w:w="4039" w:type="dxa"/>
          <w:tcBorders>
            <w:bottom w:val="single" w:color="auto" w:sz="4" w:space="0"/>
          </w:tcBorders>
          <w:shd w:val="clear" w:color="auto" w:fill="auto"/>
        </w:tcPr>
        <w:p w:rsidRPr="00C0552D" w:rsidR="00370866" w:rsidP="00A1445A" w:rsidRDefault="005A12EA" w14:paraId="62F9A3DB" w14:textId="0C97C4F2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:spacing w:val="-2"/>
              <w:sz w:val="20"/>
              <w:szCs w:val="20"/>
            </w:rPr>
            <w:drawing>
              <wp:inline distT="0" distB="0" distL="0" distR="0" wp14:anchorId="1B5E6A93" wp14:editId="20E1AC32">
                <wp:extent cx="1469390" cy="554990"/>
                <wp:effectExtent l="0" t="0" r="0" b="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9390" cy="5549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7" w:type="dxa"/>
          <w:tcBorders>
            <w:bottom w:val="single" w:color="auto" w:sz="4" w:space="0"/>
          </w:tcBorders>
          <w:shd w:val="clear" w:color="auto" w:fill="auto"/>
        </w:tcPr>
        <w:p w:rsidRPr="00A1445A" w:rsidR="00370866" w:rsidP="00A1445A" w:rsidRDefault="00370866" w14:paraId="1E0FEF5D" w14:textId="0854AC2A">
          <w:pPr>
            <w:jc w:val="center"/>
            <w:rPr>
              <w:rFonts w:cs="Arial"/>
              <w:color w:val="000000"/>
            </w:rPr>
          </w:pPr>
        </w:p>
      </w:tc>
      <w:tc>
        <w:tcPr>
          <w:tcW w:w="2409" w:type="dxa"/>
          <w:tcBorders>
            <w:bottom w:val="single" w:color="auto" w:sz="4" w:space="0"/>
          </w:tcBorders>
          <w:shd w:val="clear" w:color="auto" w:fill="auto"/>
          <w:vAlign w:val="bottom"/>
        </w:tcPr>
        <w:p w:rsidRPr="00A1445A" w:rsidR="00370866" w:rsidP="00455EEE" w:rsidRDefault="00370866" w14:paraId="19D4B8CF" w14:textId="30AD6DA9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Pr="00531D88" w:rsidR="00C0552D" w:rsidTr="00886D8E" w14:paraId="42B79EBA" w14:textId="77777777">
      <w:tc>
        <w:tcPr>
          <w:tcW w:w="4039" w:type="dxa"/>
          <w:tcBorders>
            <w:top w:val="single" w:color="auto" w:sz="4" w:space="0"/>
          </w:tcBorders>
          <w:shd w:val="clear" w:color="auto" w:fill="auto"/>
        </w:tcPr>
        <w:p w:rsidRPr="00531D88" w:rsidR="00C0552D" w:rsidP="004831AE" w:rsidRDefault="00531D88" w14:paraId="1756DEEE" w14:textId="69B973AD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831A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color="auto" w:sz="4" w:space="0"/>
          </w:tcBorders>
          <w:shd w:val="clear" w:color="auto" w:fill="auto"/>
        </w:tcPr>
        <w:p w:rsidRPr="00531D88" w:rsidR="00C0552D" w:rsidP="00C0552D" w:rsidRDefault="00C0552D" w14:paraId="7AB31577" w14:textId="77777777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color="auto" w:sz="4" w:space="0"/>
          </w:tcBorders>
          <w:shd w:val="clear" w:color="auto" w:fill="auto"/>
        </w:tcPr>
        <w:p w:rsidRPr="00531D88" w:rsidR="00C0552D" w:rsidP="00E146B4" w:rsidRDefault="00123242" w14:paraId="434B8199" w14:textId="7D083A21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Pr="00531D88" w:rsidR="00B26169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E146B4">
            <w:rPr>
              <w:rFonts w:cs="Arial"/>
              <w:color w:val="000000"/>
              <w:sz w:val="16"/>
              <w:szCs w:val="16"/>
            </w:rPr>
            <w:t>5</w:t>
          </w:r>
        </w:p>
      </w:tc>
    </w:tr>
  </w:tbl>
  <w:p w:rsidRPr="00FC6CF0" w:rsidR="00370866" w:rsidP="00001218" w:rsidRDefault="00370866" w14:paraId="19511EBD" w14:textId="77777777">
    <w:pPr>
      <w:pStyle w:val="Glava"/>
      <w:rPr>
        <w:rFonts w:cs="Arial"/>
        <w:sz w:val="2"/>
        <w:szCs w:val="2"/>
      </w:rPr>
    </w:pPr>
  </w:p>
  <w:p w:rsidRPr="00FC6CF0" w:rsidR="00370866" w:rsidRDefault="00370866" w14:paraId="5814F1FB" w14:textId="77777777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 w16cid:durableId="841706404">
    <w:abstractNumId w:val="4"/>
  </w:num>
  <w:num w:numId="2" w16cid:durableId="1502429340">
    <w:abstractNumId w:val="6"/>
  </w:num>
  <w:num w:numId="3" w16cid:durableId="427505585">
    <w:abstractNumId w:val="3"/>
  </w:num>
  <w:num w:numId="4" w16cid:durableId="877199666">
    <w:abstractNumId w:val="1"/>
  </w:num>
  <w:num w:numId="5" w16cid:durableId="936518725">
    <w:abstractNumId w:val="5"/>
  </w:num>
  <w:num w:numId="6" w16cid:durableId="2094158091">
    <w:abstractNumId w:val="0"/>
  </w:num>
  <w:num w:numId="7" w16cid:durableId="826701642">
    <w:abstractNumId w:val="9"/>
  </w:num>
  <w:num w:numId="8" w16cid:durableId="541137044">
    <w:abstractNumId w:val="7"/>
  </w:num>
  <w:num w:numId="9" w16cid:durableId="228929672">
    <w:abstractNumId w:val="2"/>
  </w:num>
  <w:num w:numId="10" w16cid:durableId="107427460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87CE5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0B30"/>
    <w:rsid w:val="0020167F"/>
    <w:rsid w:val="0020233B"/>
    <w:rsid w:val="00203A71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0E48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10DB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376D"/>
    <w:rsid w:val="00406373"/>
    <w:rsid w:val="00432716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500C"/>
    <w:rsid w:val="00537622"/>
    <w:rsid w:val="00545AC9"/>
    <w:rsid w:val="005608A6"/>
    <w:rsid w:val="005724B4"/>
    <w:rsid w:val="005753D9"/>
    <w:rsid w:val="00580F25"/>
    <w:rsid w:val="0058399F"/>
    <w:rsid w:val="00596FE2"/>
    <w:rsid w:val="005A12EA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BA6"/>
    <w:rsid w:val="00603B72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128C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D302C"/>
    <w:rsid w:val="007D4174"/>
    <w:rsid w:val="007E0866"/>
    <w:rsid w:val="007E31E3"/>
    <w:rsid w:val="007F25CA"/>
    <w:rsid w:val="007F3757"/>
    <w:rsid w:val="007F4AC2"/>
    <w:rsid w:val="008155E7"/>
    <w:rsid w:val="00824D1D"/>
    <w:rsid w:val="00825DB6"/>
    <w:rsid w:val="00833AC6"/>
    <w:rsid w:val="00834DF0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1B7"/>
    <w:rsid w:val="00965BB4"/>
    <w:rsid w:val="00982BAF"/>
    <w:rsid w:val="00997935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0238"/>
    <w:rsid w:val="00A22650"/>
    <w:rsid w:val="00A22BF6"/>
    <w:rsid w:val="00A3063E"/>
    <w:rsid w:val="00A33BE0"/>
    <w:rsid w:val="00A36866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1CC2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1450"/>
    <w:rsid w:val="00D2343D"/>
    <w:rsid w:val="00D278D4"/>
    <w:rsid w:val="00D312CC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C73A1"/>
    <w:rsid w:val="00DF116B"/>
    <w:rsid w:val="00DF3D50"/>
    <w:rsid w:val="00E029F3"/>
    <w:rsid w:val="00E02C2C"/>
    <w:rsid w:val="00E0340C"/>
    <w:rsid w:val="00E1147E"/>
    <w:rsid w:val="00E132FB"/>
    <w:rsid w:val="00E146B4"/>
    <w:rsid w:val="00E17000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10341FAF"/>
    <w:rsid w:val="216E32C3"/>
    <w:rsid w:val="2CE10017"/>
    <w:rsid w:val="2D9F05F1"/>
    <w:rsid w:val="3D394E1E"/>
    <w:rsid w:val="40CE1019"/>
    <w:rsid w:val="4DE3C6BE"/>
    <w:rsid w:val="53241361"/>
    <w:rsid w:val="5BFC339F"/>
    <w:rsid w:val="6F6D762A"/>
    <w:rsid w:val="7931E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avaden" w:default="1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styleId="GlavaZnak" w:customStyle="1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hAnsi="Calibri" w:eastAsia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styleId="TelobesedilaZnak" w:customStyle="1">
    <w:name w:val="Telo besedila Znak"/>
    <w:basedOn w:val="Privzetapisavaodstavka"/>
    <w:link w:val="Telobesedila"/>
    <w:rsid w:val="00144B8D"/>
    <w:rPr>
      <w:sz w:val="24"/>
    </w:rPr>
  </w:style>
  <w:style w:type="character" w:styleId="Naslov1Znak" w:customStyle="1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styleId="a" w:customStyle="1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styleId="Komentar-besediloZnak" w:customStyle="1">
    <w:name w:val="Komentar - besedilo Znak"/>
    <w:link w:val="a"/>
    <w:rsid w:val="00144B8D"/>
    <w:rPr>
      <w:i/>
      <w:color w:val="000000"/>
    </w:rPr>
  </w:style>
  <w:style w:type="paragraph" w:styleId="Slog" w:customStyle="1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styleId="a0" w:customStyle="1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styleId="2" w:customStyle="1">
    <w:name w:val="2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paragraph" w:styleId="1" w:customStyle="1">
    <w:name w:val="1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styleId="Revizija">
    <w:name w:val="Revision"/>
    <w:hidden/>
    <w:uiPriority w:val="99"/>
    <w:semiHidden/>
    <w:rsid w:val="00580F25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CE166719-91F0-40EE-B5EA-CF1651029F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53E9EB-4891-4B3F-8F03-00A0E1D7B3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423-01-02 Splošni obrazec (Predloga za dopis).dotx</ap:Template>
  <ap:Application>Microsoft Word for the web</ap:Application>
  <ap:DocSecurity>0</ap:DocSecurity>
  <ap:ScaleCrop>false</ap:ScaleCrop>
  <ap:Company>ZRSBR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Številka:</dc:title>
  <dc:creator>Jernej MARKOVIČ</dc:creator>
  <lastModifiedBy>Matej Maček</lastModifiedBy>
  <revision>69</revision>
  <lastPrinted>2016-06-20T06:28:00.0000000Z</lastPrinted>
  <dcterms:created xsi:type="dcterms:W3CDTF">2016-05-31T11:25:00.0000000Z</dcterms:created>
  <dcterms:modified xsi:type="dcterms:W3CDTF">2025-04-22T08:44:02.2100574Z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